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D72DE">
        <w:rPr>
          <w:rFonts w:cs="Arial"/>
          <w:b/>
          <w:caps/>
          <w:sz w:val="28"/>
          <w:szCs w:val="28"/>
        </w:rPr>
        <w:t>106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D72DE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D72DE">
              <w:rPr>
                <w:rFonts w:cs="Arial"/>
                <w:sz w:val="20"/>
                <w:szCs w:val="20"/>
              </w:rPr>
              <w:t>Moção Comemorativa ao Dia do Assistente Social, celebrado em 15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1D72DE" w:rsidRPr="001D72DE">
        <w:rPr>
          <w:rFonts w:cs="Arial"/>
        </w:rPr>
        <w:t>Moção Comemorativa ao Dia do Assistente Social, celebrado em 15 de maio.</w:t>
      </w:r>
    </w:p>
    <w:p w:rsidR="001D72DE" w:rsidRDefault="001D72DE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D72DE">
        <w:rPr>
          <w:rFonts w:cs="Arial"/>
        </w:rPr>
        <w:t>Nesta oportunidade, então, consignamos os nossos mais sinceros cumprimentos aos profissionais da área pelo transcurso da data dedicada a importante ofício.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1D72DE">
        <w:rPr>
          <w:rFonts w:cs="Arial"/>
        </w:rPr>
        <w:t xml:space="preserve">12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D72DE" w:rsidRPr="005D429C" w:rsidRDefault="001D72D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1D72DE" w:rsidRPr="00F17248" w:rsidRDefault="001D72D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04D" w:rsidRDefault="0049704D">
      <w:r>
        <w:separator/>
      </w:r>
    </w:p>
  </w:endnote>
  <w:endnote w:type="continuationSeparator" w:id="0">
    <w:p w:rsidR="0049704D" w:rsidRDefault="0049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04D" w:rsidRDefault="0049704D">
      <w:r>
        <w:separator/>
      </w:r>
    </w:p>
  </w:footnote>
  <w:footnote w:type="continuationSeparator" w:id="0">
    <w:p w:rsidR="0049704D" w:rsidRDefault="00497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C29"/>
    <w:rsid w:val="00150EE2"/>
    <w:rsid w:val="00172E81"/>
    <w:rsid w:val="00181CD2"/>
    <w:rsid w:val="001A09F2"/>
    <w:rsid w:val="001A119E"/>
    <w:rsid w:val="001B0773"/>
    <w:rsid w:val="001D02E0"/>
    <w:rsid w:val="001D2E4A"/>
    <w:rsid w:val="001D72DE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9704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5323-5B01-4D40-B217-04763568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2021-05-10T12:24:00Z</dcterms:created>
  <dcterms:modified xsi:type="dcterms:W3CDTF">2021-05-10T12:26:00Z</dcterms:modified>
</cp:coreProperties>
</file>